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6B12AF" w:rsidTr="006B12AF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2AF" w:rsidRDefault="006B12AF" w:rsidP="00F723EB">
            <w:r>
              <w:t>Приложение 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2AF" w:rsidRDefault="006B12AF" w:rsidP="00F723EB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B12AF" w:rsidTr="006B12AF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2AF" w:rsidRDefault="006B12AF" w:rsidP="00F723EB">
            <w:r>
              <w:t xml:space="preserve">от  </w:t>
            </w:r>
            <w:r w:rsidR="00264664">
              <w:t xml:space="preserve">               </w:t>
            </w:r>
            <w:r>
              <w:t xml:space="preserve">№      </w:t>
            </w:r>
          </w:p>
        </w:tc>
      </w:tr>
      <w:tr w:rsidR="006B12AF" w:rsidTr="006B12AF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2AF" w:rsidRDefault="006B12AF" w:rsidP="00F723EB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r>
              <w:t xml:space="preserve">  </w:t>
            </w:r>
          </w:p>
        </w:tc>
      </w:tr>
      <w:tr w:rsidR="006B12AF" w:rsidTr="006B12AF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r>
              <w:t xml:space="preserve">  </w:t>
            </w:r>
          </w:p>
        </w:tc>
      </w:tr>
      <w:tr w:rsidR="006B12AF" w:rsidTr="006B12AF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Наименование</w:t>
            </w:r>
          </w:p>
        </w:tc>
      </w:tr>
    </w:tbl>
    <w:p w:rsidR="006B12AF" w:rsidRPr="006B12AF" w:rsidRDefault="006B12A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10445"/>
      </w:tblGrid>
      <w:tr w:rsidR="006B12AF" w:rsidTr="006B12AF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2</w:t>
            </w:r>
          </w:p>
        </w:tc>
        <w:tc>
          <w:tcPr>
            <w:tcW w:w="10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1 11 09080 04 0000 120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продажи квартир, находящихся в собственности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1 16 01074 01 0000 140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1 16 01084 01 0000 140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1 16 01204 01 0000 140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  <w:r w:rsidRPr="006B12AF">
              <w:rPr>
                <w:vertAlign w:val="superscript"/>
              </w:rPr>
              <w:t>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САРАТОВСКАЯ ГОРОДСКАЯ ДУМА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  <w:r w:rsidRPr="006B12AF">
              <w:rPr>
                <w:vertAlign w:val="superscript"/>
              </w:rPr>
              <w:t>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  <w:r w:rsidRPr="006B12AF">
              <w:rPr>
                <w:vertAlign w:val="superscript"/>
              </w:rPr>
              <w:t>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  <w:r w:rsidRPr="006B12AF">
              <w:rPr>
                <w:vertAlign w:val="superscript"/>
              </w:rPr>
              <w:t>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  <w:r w:rsidRPr="006B12AF">
              <w:rPr>
                <w:vertAlign w:val="superscript"/>
              </w:rPr>
              <w:t>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  <w:r w:rsidRPr="006B12AF">
              <w:rPr>
                <w:vertAlign w:val="superscript"/>
              </w:rPr>
              <w:t>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  <w:r w:rsidRPr="006B12AF">
              <w:rPr>
                <w:vertAlign w:val="superscript"/>
              </w:rPr>
              <w:t>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Государственная пошлина за выдачу разрешения на установку рекламной конструкции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1 16 07000 01 0000 140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  <w:r w:rsidRPr="006B12AF">
              <w:rPr>
                <w:vertAlign w:val="superscript"/>
              </w:rPr>
              <w:t>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</w:tbl>
    <w:p w:rsidR="006B12AF" w:rsidRDefault="006B12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6B12AF" w:rsidTr="00F723EB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r>
              <w:t xml:space="preserve">  </w:t>
            </w:r>
          </w:p>
        </w:tc>
      </w:tr>
      <w:tr w:rsidR="006B12AF" w:rsidTr="006B12AF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2AF" w:rsidRDefault="006B12AF" w:rsidP="00F723EB">
            <w:r w:rsidRPr="006B12AF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6B12AF" w:rsidTr="006B12AF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2AF" w:rsidRDefault="006B12AF" w:rsidP="00F723EB">
            <w:r w:rsidRPr="006B12AF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6B12AF" w:rsidTr="006B12AF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2AF" w:rsidRDefault="006B12AF" w:rsidP="00F723EB">
            <w:r w:rsidRPr="006B12AF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6B12AF" w:rsidTr="006B12AF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2AF" w:rsidRDefault="006B12AF" w:rsidP="00F723EB"/>
        </w:tc>
      </w:tr>
      <w:tr w:rsidR="006B12AF" w:rsidTr="006B12AF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12AF" w:rsidTr="006B12AF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12AF" w:rsidTr="006B12AF">
        <w:trPr>
          <w:cantSplit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r>
              <w:t xml:space="preserve">Председатель комитета по финансам </w:t>
            </w: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B12AF" w:rsidTr="006B12AF">
        <w:trPr>
          <w:cantSplit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r>
              <w:t xml:space="preserve">администрации муниципального образования </w:t>
            </w: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B12AF" w:rsidTr="006B12AF">
        <w:trPr>
          <w:cantSplit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r>
              <w:t>«Город Саратов»</w:t>
            </w: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jc w:val="right"/>
            </w:pPr>
            <w:r>
              <w:t>А.С. Струков</w:t>
            </w:r>
          </w:p>
        </w:tc>
      </w:tr>
    </w:tbl>
    <w:p w:rsidR="006B12AF" w:rsidRPr="003A63A5" w:rsidRDefault="006B12AF" w:rsidP="006B12AF"/>
    <w:p w:rsidR="00E2598B" w:rsidRPr="006B12AF" w:rsidRDefault="00E2598B" w:rsidP="006B12AF"/>
    <w:sectPr w:rsidR="00E2598B" w:rsidRPr="006B12AF" w:rsidSect="006B12AF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964" w:rsidRDefault="00865964" w:rsidP="006B12AF">
      <w:r>
        <w:separator/>
      </w:r>
    </w:p>
  </w:endnote>
  <w:endnote w:type="continuationSeparator" w:id="1">
    <w:p w:rsidR="00865964" w:rsidRDefault="00865964" w:rsidP="006B1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964" w:rsidRDefault="00865964" w:rsidP="006B12AF">
      <w:r>
        <w:separator/>
      </w:r>
    </w:p>
  </w:footnote>
  <w:footnote w:type="continuationSeparator" w:id="1">
    <w:p w:rsidR="00865964" w:rsidRDefault="00865964" w:rsidP="006B12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2AF" w:rsidRDefault="009A000C" w:rsidP="00356B3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B12A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B12AF" w:rsidRDefault="006B12A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2AF" w:rsidRDefault="009A000C" w:rsidP="00356B3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B12A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64664">
      <w:rPr>
        <w:rStyle w:val="a9"/>
        <w:noProof/>
      </w:rPr>
      <w:t>35</w:t>
    </w:r>
    <w:r>
      <w:rPr>
        <w:rStyle w:val="a9"/>
      </w:rPr>
      <w:fldChar w:fldCharType="end"/>
    </w:r>
  </w:p>
  <w:p w:rsidR="006B12AF" w:rsidRDefault="006B12A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B12AF"/>
    <w:rsid w:val="001A1C08"/>
    <w:rsid w:val="00264664"/>
    <w:rsid w:val="002C3F39"/>
    <w:rsid w:val="003A3BF5"/>
    <w:rsid w:val="00492759"/>
    <w:rsid w:val="006808C6"/>
    <w:rsid w:val="006B12AF"/>
    <w:rsid w:val="00702D8B"/>
    <w:rsid w:val="00865964"/>
    <w:rsid w:val="009A000C"/>
    <w:rsid w:val="00A24CAF"/>
    <w:rsid w:val="00B912FD"/>
    <w:rsid w:val="00E2598B"/>
    <w:rsid w:val="00F6400A"/>
    <w:rsid w:val="00F73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12A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12AF"/>
    <w:rPr>
      <w:color w:val="800080"/>
      <w:u w:val="single"/>
    </w:rPr>
  </w:style>
  <w:style w:type="paragraph" w:customStyle="1" w:styleId="xl64">
    <w:name w:val="xl64"/>
    <w:basedOn w:val="a"/>
    <w:rsid w:val="006B12AF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6B12AF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6B12AF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6B12AF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6B12AF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6B12A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6B12AF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6B12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6B12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6B1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6B1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6B1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6B12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6B12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6B12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6B12A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6B1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6B12A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6B1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6B1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6B12AF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6B12AF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6B12AF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6B12AF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B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12AF"/>
  </w:style>
  <w:style w:type="paragraph" w:styleId="a7">
    <w:name w:val="footer"/>
    <w:basedOn w:val="a"/>
    <w:link w:val="a8"/>
    <w:uiPriority w:val="99"/>
    <w:semiHidden/>
    <w:unhideWhenUsed/>
    <w:rsid w:val="006B12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B12AF"/>
  </w:style>
  <w:style w:type="character" w:styleId="a9">
    <w:name w:val="page number"/>
    <w:basedOn w:val="a0"/>
    <w:uiPriority w:val="99"/>
    <w:semiHidden/>
    <w:unhideWhenUsed/>
    <w:rsid w:val="006B12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35</Pages>
  <Words>12582</Words>
  <Characters>71723</Characters>
  <Application>Microsoft Office Word</Application>
  <DocSecurity>0</DocSecurity>
  <Lines>597</Lines>
  <Paragraphs>168</Paragraphs>
  <ScaleCrop>false</ScaleCrop>
  <Company/>
  <LinksUpToDate>false</LinksUpToDate>
  <CharactersWithSpaces>84137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AcstVS</cp:lastModifiedBy>
  <cp:revision>3</cp:revision>
  <cp:lastPrinted>2020-10-27T11:24:00Z</cp:lastPrinted>
  <dcterms:created xsi:type="dcterms:W3CDTF">2020-10-27T11:39:00Z</dcterms:created>
  <dcterms:modified xsi:type="dcterms:W3CDTF">2020-10-28T12:18:00Z</dcterms:modified>
</cp:coreProperties>
</file>